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66362" w14:textId="072CCAF7" w:rsidR="00BA00AB" w:rsidRDefault="00FD40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CHESMAN</w:t>
      </w:r>
      <w:r>
        <w:rPr>
          <w:rFonts w:cs="Times New Roman"/>
          <w:szCs w:val="24"/>
        </w:rPr>
        <w:t xml:space="preserve">      (d.1508)</w:t>
      </w:r>
    </w:p>
    <w:p w14:paraId="45CEC11C" w14:textId="79E670E6" w:rsidR="00FD405A" w:rsidRDefault="00FD40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Chandler and barber.</w:t>
      </w:r>
    </w:p>
    <w:p w14:paraId="6A0F98EB" w14:textId="77777777" w:rsidR="00FD405A" w:rsidRDefault="00FD405A" w:rsidP="009139A6">
      <w:pPr>
        <w:pStyle w:val="NoSpacing"/>
        <w:rPr>
          <w:rFonts w:cs="Times New Roman"/>
          <w:szCs w:val="24"/>
        </w:rPr>
      </w:pPr>
    </w:p>
    <w:p w14:paraId="537860E5" w14:textId="77777777" w:rsidR="00FD405A" w:rsidRDefault="00FD405A" w:rsidP="009139A6">
      <w:pPr>
        <w:pStyle w:val="NoSpacing"/>
        <w:rPr>
          <w:rFonts w:cs="Times New Roman"/>
          <w:szCs w:val="24"/>
        </w:rPr>
      </w:pPr>
    </w:p>
    <w:p w14:paraId="0599B0B3" w14:textId="5A9B60BE" w:rsidR="00FD405A" w:rsidRDefault="00FD40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1508</w:t>
      </w:r>
      <w:r>
        <w:rPr>
          <w:rFonts w:cs="Times New Roman"/>
          <w:szCs w:val="24"/>
        </w:rPr>
        <w:tab/>
      </w:r>
      <w:r w:rsidR="00484979">
        <w:rPr>
          <w:rFonts w:cs="Times New Roman"/>
          <w:szCs w:val="24"/>
        </w:rPr>
        <w:t>He made his Will, in which he left his fiancée, Agnes Muston, the household</w:t>
      </w:r>
    </w:p>
    <w:p w14:paraId="182C3814" w14:textId="51FFC486" w:rsidR="00484979" w:rsidRDefault="0048497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goods which would have been hers, together with a gown cloth which </w:t>
      </w:r>
    </w:p>
    <w:p w14:paraId="4A7FFF08" w14:textId="0532AA85" w:rsidR="00484979" w:rsidRDefault="0048497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would have been his wedding gown.</w:t>
      </w:r>
    </w:p>
    <w:p w14:paraId="425578AA" w14:textId="77777777" w:rsidR="00484979" w:rsidRDefault="00484979" w:rsidP="004849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(“Craftsmen and Industry In Late Medieval York” by Heather Crichton </w:t>
      </w:r>
    </w:p>
    <w:p w14:paraId="6402EBD2" w14:textId="1A65591D" w:rsidR="00484979" w:rsidRDefault="00484979" w:rsidP="00484979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Swanson, a dissertation submitted for the degree of D.Phil., University of York, Department of History. December 1980 p.4</w:t>
      </w:r>
      <w:r>
        <w:rPr>
          <w:rFonts w:cs="Times New Roman"/>
          <w:szCs w:val="24"/>
        </w:rPr>
        <w:t>43)</w:t>
      </w:r>
    </w:p>
    <w:p w14:paraId="5F1DBDDD" w14:textId="77777777" w:rsidR="00484979" w:rsidRDefault="00484979" w:rsidP="00484979">
      <w:pPr>
        <w:pStyle w:val="NoSpacing"/>
        <w:rPr>
          <w:rFonts w:cs="Times New Roman"/>
          <w:szCs w:val="24"/>
        </w:rPr>
      </w:pPr>
    </w:p>
    <w:p w14:paraId="1309BAAE" w14:textId="77777777" w:rsidR="00484979" w:rsidRDefault="00484979" w:rsidP="00484979">
      <w:pPr>
        <w:pStyle w:val="NoSpacing"/>
        <w:rPr>
          <w:rFonts w:cs="Times New Roman"/>
          <w:szCs w:val="24"/>
        </w:rPr>
      </w:pPr>
    </w:p>
    <w:p w14:paraId="774B4E32" w14:textId="77777777" w:rsidR="00484979" w:rsidRDefault="00484979" w:rsidP="004849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June 2024</w:t>
      </w:r>
    </w:p>
    <w:p w14:paraId="20B3AEBB" w14:textId="1F03BBB8" w:rsidR="00484979" w:rsidRPr="00FD405A" w:rsidRDefault="00484979" w:rsidP="009139A6">
      <w:pPr>
        <w:pStyle w:val="NoSpacing"/>
        <w:rPr>
          <w:rFonts w:cs="Times New Roman"/>
          <w:szCs w:val="24"/>
        </w:rPr>
      </w:pPr>
    </w:p>
    <w:sectPr w:rsidR="00484979" w:rsidRPr="00FD40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4A309" w14:textId="77777777" w:rsidR="00FD405A" w:rsidRDefault="00FD405A" w:rsidP="009139A6">
      <w:r>
        <w:separator/>
      </w:r>
    </w:p>
  </w:endnote>
  <w:endnote w:type="continuationSeparator" w:id="0">
    <w:p w14:paraId="664D48BE" w14:textId="77777777" w:rsidR="00FD405A" w:rsidRDefault="00FD40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981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87B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804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41027A" w14:textId="77777777" w:rsidR="00FD405A" w:rsidRDefault="00FD405A" w:rsidP="009139A6">
      <w:r>
        <w:separator/>
      </w:r>
    </w:p>
  </w:footnote>
  <w:footnote w:type="continuationSeparator" w:id="0">
    <w:p w14:paraId="241840E3" w14:textId="77777777" w:rsidR="00FD405A" w:rsidRDefault="00FD40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6AB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68E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8835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05A"/>
    <w:rsid w:val="000666E0"/>
    <w:rsid w:val="002510B7"/>
    <w:rsid w:val="00270799"/>
    <w:rsid w:val="003E52FF"/>
    <w:rsid w:val="0048497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D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D07E7"/>
  <w15:chartTrackingRefBased/>
  <w15:docId w15:val="{7AF03403-6C90-4020-9252-9190224C3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36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2024-06-06T19:19:00Z</dcterms:created>
  <dcterms:modified xsi:type="dcterms:W3CDTF">2024-06-06T19:55:00Z</dcterms:modified>
</cp:coreProperties>
</file>